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D0E2A" w14:textId="77777777" w:rsidR="00466AA3" w:rsidRDefault="00466AA3" w:rsidP="00466A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Peter COURTENAY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fl.1443)</w:t>
      </w:r>
    </w:p>
    <w:p w14:paraId="40550C58" w14:textId="77777777" w:rsidR="00466AA3" w:rsidRDefault="00466AA3" w:rsidP="00466A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19C75075" w14:textId="77777777" w:rsidR="00466AA3" w:rsidRDefault="00466AA3" w:rsidP="00466AA3">
      <w:pPr>
        <w:pStyle w:val="NoSpacing"/>
        <w:rPr>
          <w:rFonts w:cs="Times New Roman"/>
          <w:szCs w:val="24"/>
        </w:rPr>
      </w:pPr>
    </w:p>
    <w:p w14:paraId="0E664CBB" w14:textId="77777777" w:rsidR="00466AA3" w:rsidRDefault="00466AA3" w:rsidP="00466AA3">
      <w:pPr>
        <w:pStyle w:val="NoSpacing"/>
        <w:rPr>
          <w:rFonts w:cs="Times New Roman"/>
          <w:szCs w:val="24"/>
        </w:rPr>
      </w:pPr>
    </w:p>
    <w:p w14:paraId="059A6C91" w14:textId="77777777" w:rsidR="00466AA3" w:rsidRDefault="00466AA3" w:rsidP="00466A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Dec.1443</w:t>
      </w:r>
      <w:r>
        <w:rPr>
          <w:rFonts w:cs="Times New Roman"/>
          <w:szCs w:val="24"/>
        </w:rPr>
        <w:tab/>
        <w:t>He was ordained to his first tonsure in the parish church of Chudleigh,</w:t>
      </w:r>
    </w:p>
    <w:p w14:paraId="1043A6DC" w14:textId="77777777" w:rsidR="00466AA3" w:rsidRDefault="00466AA3" w:rsidP="00466A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Devon.</w:t>
      </w:r>
    </w:p>
    <w:p w14:paraId="0E64F189" w14:textId="77777777" w:rsidR="00466AA3" w:rsidRDefault="00466AA3" w:rsidP="00466A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5192BD4E" w14:textId="77777777" w:rsidR="00466AA3" w:rsidRDefault="00466AA3" w:rsidP="00466AA3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 G.R. Dunstan pub. by The Canterbury and York Society 1971 p.194)</w:t>
      </w:r>
    </w:p>
    <w:p w14:paraId="05753D72" w14:textId="77777777" w:rsidR="00466AA3" w:rsidRDefault="00466AA3" w:rsidP="00466AA3">
      <w:pPr>
        <w:pStyle w:val="NoSpacing"/>
        <w:rPr>
          <w:rFonts w:cs="Times New Roman"/>
          <w:szCs w:val="24"/>
        </w:rPr>
      </w:pPr>
    </w:p>
    <w:p w14:paraId="7DC2E54C" w14:textId="77777777" w:rsidR="00466AA3" w:rsidRDefault="00466AA3" w:rsidP="00466AA3">
      <w:pPr>
        <w:pStyle w:val="NoSpacing"/>
        <w:rPr>
          <w:rFonts w:cs="Times New Roman"/>
          <w:szCs w:val="24"/>
        </w:rPr>
      </w:pPr>
    </w:p>
    <w:p w14:paraId="38E39F3A" w14:textId="77777777" w:rsidR="00466AA3" w:rsidRDefault="00466AA3" w:rsidP="00466A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September 2023</w:t>
      </w:r>
    </w:p>
    <w:p w14:paraId="2E7DADE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FC24D" w14:textId="77777777" w:rsidR="00466AA3" w:rsidRDefault="00466AA3" w:rsidP="009139A6">
      <w:r>
        <w:separator/>
      </w:r>
    </w:p>
  </w:endnote>
  <w:endnote w:type="continuationSeparator" w:id="0">
    <w:p w14:paraId="6896410F" w14:textId="77777777" w:rsidR="00466AA3" w:rsidRDefault="00466AA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9947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5802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89C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4CFA8" w14:textId="77777777" w:rsidR="00466AA3" w:rsidRDefault="00466AA3" w:rsidP="009139A6">
      <w:r>
        <w:separator/>
      </w:r>
    </w:p>
  </w:footnote>
  <w:footnote w:type="continuationSeparator" w:id="0">
    <w:p w14:paraId="57F37D95" w14:textId="77777777" w:rsidR="00466AA3" w:rsidRDefault="00466AA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998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182D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4DE7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AA3"/>
    <w:rsid w:val="000666E0"/>
    <w:rsid w:val="002510B7"/>
    <w:rsid w:val="00466AA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1DBB9"/>
  <w15:chartTrackingRefBased/>
  <w15:docId w15:val="{DBCA6D04-E61C-4B08-9F3B-DD5786640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2023-09-04T19:30:00Z</dcterms:created>
  <dcterms:modified xsi:type="dcterms:W3CDTF">2023-09-04T19:31:00Z</dcterms:modified>
</cp:coreProperties>
</file>